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B9" w:rsidRPr="003B55FA" w:rsidRDefault="006502B9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6502B9" w:rsidRPr="003B55FA" w:rsidRDefault="006502B9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6502B9" w:rsidRPr="003B55FA" w:rsidRDefault="006502B9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6502B9" w:rsidRPr="003B55FA" w:rsidRDefault="006502B9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6502B9" w:rsidRPr="003B55FA" w:rsidRDefault="006502B9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6502B9" w:rsidRDefault="006502B9" w:rsidP="001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CD0D5E">
        <w:rPr>
          <w:rFonts w:ascii="Times New Roman" w:hAnsi="Times New Roman"/>
          <w:b/>
          <w:sz w:val="28"/>
          <w:szCs w:val="28"/>
          <w:lang w:eastAsia="en-US"/>
        </w:rPr>
        <w:t xml:space="preserve">Предоставление </w:t>
      </w:r>
      <w:r>
        <w:rPr>
          <w:rFonts w:ascii="Times New Roman" w:hAnsi="Times New Roman"/>
          <w:b/>
          <w:sz w:val="28"/>
          <w:szCs w:val="28"/>
          <w:lang w:eastAsia="en-US"/>
        </w:rPr>
        <w:t>земельных участков, находящихся</w:t>
      </w:r>
    </w:p>
    <w:p w:rsidR="006502B9" w:rsidRDefault="006502B9" w:rsidP="001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CD0D5E">
        <w:rPr>
          <w:rFonts w:ascii="Times New Roman" w:hAnsi="Times New Roman"/>
          <w:b/>
          <w:sz w:val="28"/>
          <w:szCs w:val="28"/>
          <w:lang w:eastAsia="en-US"/>
        </w:rPr>
        <w:t xml:space="preserve">в муниципальной собственности, расположенных на </w:t>
      </w:r>
    </w:p>
    <w:p w:rsidR="006502B9" w:rsidRDefault="006502B9" w:rsidP="001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CD0D5E">
        <w:rPr>
          <w:rFonts w:ascii="Times New Roman" w:hAnsi="Times New Roman"/>
          <w:b/>
          <w:sz w:val="28"/>
          <w:szCs w:val="28"/>
          <w:lang w:eastAsia="en-US"/>
        </w:rPr>
        <w:t xml:space="preserve">территории сельского поселения, в собственность </w:t>
      </w:r>
    </w:p>
    <w:p w:rsidR="006502B9" w:rsidRPr="001B5B67" w:rsidRDefault="006502B9" w:rsidP="001B5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CD0D5E">
        <w:rPr>
          <w:rFonts w:ascii="Times New Roman" w:hAnsi="Times New Roman"/>
          <w:b/>
          <w:sz w:val="28"/>
          <w:szCs w:val="28"/>
          <w:lang w:eastAsia="en-US"/>
        </w:rPr>
        <w:t>или аренду без проведения торгов»</w:t>
      </w:r>
    </w:p>
    <w:p w:rsidR="006502B9" w:rsidRDefault="006502B9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</w:p>
    <w:p w:rsidR="006502B9" w:rsidRPr="003B55FA" w:rsidRDefault="006502B9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",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6502B9" w:rsidRPr="001B5B67" w:rsidRDefault="006502B9" w:rsidP="001B5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1B5B67">
        <w:rPr>
          <w:rFonts w:ascii="Times New Roman" w:hAnsi="Times New Roman"/>
          <w:sz w:val="28"/>
          <w:szCs w:val="28"/>
          <w:lang w:eastAsia="en-US"/>
        </w:rPr>
        <w:t xml:space="preserve">Предоставление земельных участков, находящихся в муниципальной </w:t>
      </w:r>
      <w:r>
        <w:rPr>
          <w:rFonts w:ascii="Times New Roman" w:hAnsi="Times New Roman"/>
          <w:sz w:val="28"/>
          <w:szCs w:val="28"/>
          <w:lang w:eastAsia="en-US"/>
        </w:rPr>
        <w:t xml:space="preserve">собственности, расположенных на </w:t>
      </w:r>
      <w:r w:rsidRPr="001B5B67">
        <w:rPr>
          <w:rFonts w:ascii="Times New Roman" w:hAnsi="Times New Roman"/>
          <w:sz w:val="28"/>
          <w:szCs w:val="28"/>
          <w:lang w:eastAsia="en-US"/>
        </w:rPr>
        <w:t>территории сельского поселения, в собственность или аренду без проведения торгов»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6502B9" w:rsidRPr="00450AE5" w:rsidRDefault="006502B9" w:rsidP="001B5B67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 №</w:t>
      </w:r>
      <w:r>
        <w:rPr>
          <w:rFonts w:ascii="Times New Roman" w:hAnsi="Times New Roman"/>
          <w:sz w:val="28"/>
          <w:szCs w:val="28"/>
          <w:lang w:eastAsia="ar-SA"/>
        </w:rPr>
        <w:t>49 от 18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.06.2018 </w:t>
      </w:r>
      <w:r w:rsidRPr="001B5B67">
        <w:rPr>
          <w:rFonts w:ascii="Times New Roman" w:hAnsi="Times New Roman"/>
          <w:sz w:val="28"/>
          <w:szCs w:val="28"/>
          <w:lang w:eastAsia="ar-SA"/>
        </w:rPr>
        <w:t>«</w:t>
      </w:r>
      <w:r w:rsidRPr="001B5B67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1B5B67">
        <w:rPr>
          <w:rFonts w:ascii="Times New Roman" w:hAnsi="Times New Roman"/>
          <w:color w:val="000000"/>
          <w:sz w:val="28"/>
          <w:szCs w:val="28"/>
        </w:rPr>
        <w:t>Предоставление земельных участков, находящихся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B67">
        <w:rPr>
          <w:rFonts w:ascii="Times New Roman" w:hAnsi="Times New Roman"/>
          <w:color w:val="000000"/>
          <w:sz w:val="28"/>
          <w:szCs w:val="28"/>
        </w:rPr>
        <w:t>в муниципальной собственности, расположенных на территории сельского поселения,  в собственность или аренду без проведения торгов</w:t>
      </w:r>
      <w:r w:rsidRPr="001B5B67">
        <w:rPr>
          <w:rFonts w:ascii="Times New Roman" w:hAnsi="Times New Roman"/>
          <w:sz w:val="28"/>
          <w:szCs w:val="28"/>
        </w:rPr>
        <w:t>»</w:t>
      </w:r>
      <w:r w:rsidRPr="00450AE5">
        <w:rPr>
          <w:rFonts w:ascii="Times New Roman" w:hAnsi="Times New Roman"/>
          <w:sz w:val="28"/>
          <w:szCs w:val="28"/>
          <w:lang w:eastAsia="ar-SA"/>
        </w:rPr>
        <w:t>.</w:t>
      </w:r>
    </w:p>
    <w:p w:rsidR="006502B9" w:rsidRPr="003B55FA" w:rsidRDefault="006502B9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6502B9" w:rsidRPr="003B55FA" w:rsidRDefault="006502B9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6502B9" w:rsidRPr="003B55FA" w:rsidRDefault="006502B9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С.Е.Некипелов</w:t>
      </w:r>
    </w:p>
    <w:p w:rsidR="006502B9" w:rsidRDefault="006502B9"/>
    <w:sectPr w:rsidR="006502B9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1B5B67"/>
    <w:rsid w:val="00304711"/>
    <w:rsid w:val="00310B04"/>
    <w:rsid w:val="00394CE7"/>
    <w:rsid w:val="003A63DD"/>
    <w:rsid w:val="003B55FA"/>
    <w:rsid w:val="00450AE5"/>
    <w:rsid w:val="004F2AD8"/>
    <w:rsid w:val="005445DC"/>
    <w:rsid w:val="006502B9"/>
    <w:rsid w:val="006D0B86"/>
    <w:rsid w:val="006E7BE2"/>
    <w:rsid w:val="00A33BE4"/>
    <w:rsid w:val="00CD0D5E"/>
    <w:rsid w:val="00E52007"/>
    <w:rsid w:val="00F44408"/>
    <w:rsid w:val="00FB353E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450A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278</Words>
  <Characters>1585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2018-11-16T08:08:00Z</dcterms:created>
  <dcterms:modified xsi:type="dcterms:W3CDTF">2018-12-17T12:41:00Z</dcterms:modified>
</cp:coreProperties>
</file>